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EB2" w:rsidRPr="00B1604C" w:rsidRDefault="000D6EB2" w:rsidP="000D6EB2">
      <w:pPr>
        <w:ind w:left="7920"/>
        <w:contextualSpacing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 w:rsidR="001F269D">
        <w:rPr>
          <w:rFonts w:asciiTheme="minorHAnsi" w:hAnsiTheme="minorHAnsi" w:cstheme="minorHAnsi"/>
          <w:sz w:val="20"/>
          <w:szCs w:val="20"/>
        </w:rPr>
        <w:t>B</w:t>
      </w:r>
    </w:p>
    <w:p w:rsidR="000D6EB2" w:rsidRPr="00B1604C" w:rsidRDefault="000D6EB2" w:rsidP="000D6EB2">
      <w:pPr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B1604C">
        <w:rPr>
          <w:rFonts w:asciiTheme="minorHAnsi" w:hAnsiTheme="minorHAnsi" w:cstheme="minorHAnsi"/>
          <w:bCs/>
          <w:sz w:val="20"/>
          <w:szCs w:val="20"/>
        </w:rPr>
        <w:t>PONUDNIK</w:t>
      </w:r>
      <w:bookmarkStart w:id="0" w:name="_GoBack"/>
      <w:bookmarkEnd w:id="0"/>
    </w:p>
    <w:p w:rsidR="000D6EB2" w:rsidRPr="00DC3218" w:rsidRDefault="000D6EB2" w:rsidP="000D6EB2">
      <w:pPr>
        <w:rPr>
          <w:rFonts w:asciiTheme="minorHAnsi" w:hAnsiTheme="minorHAnsi"/>
          <w:sz w:val="20"/>
          <w:szCs w:val="20"/>
        </w:rPr>
      </w:pPr>
    </w:p>
    <w:p w:rsidR="000D6EB2" w:rsidRPr="00B1604C" w:rsidRDefault="000D6EB2" w:rsidP="000D6EB2">
      <w:pPr>
        <w:rPr>
          <w:rFonts w:asciiTheme="minorHAnsi" w:hAnsiTheme="minorHAnsi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396450381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396450381"/>
    </w:p>
    <w:p w:rsidR="000D6EB2" w:rsidRPr="00DC3218" w:rsidRDefault="000D6EB2" w:rsidP="000D6EB2">
      <w:pPr>
        <w:rPr>
          <w:rFonts w:asciiTheme="minorHAnsi" w:hAnsiTheme="minorHAnsi"/>
          <w:sz w:val="20"/>
          <w:szCs w:val="20"/>
        </w:rPr>
      </w:pPr>
    </w:p>
    <w:p w:rsidR="000D6EB2" w:rsidRPr="00DC3218" w:rsidRDefault="000D6EB2" w:rsidP="000D6EB2">
      <w:pPr>
        <w:rPr>
          <w:rFonts w:asciiTheme="minorHAnsi" w:hAnsiTheme="minorHAnsi"/>
          <w:sz w:val="20"/>
          <w:szCs w:val="20"/>
        </w:rPr>
      </w:pPr>
    </w:p>
    <w:p w:rsidR="000D6EB2" w:rsidRPr="00DC3218" w:rsidRDefault="001F269D" w:rsidP="000D6EB2">
      <w:pPr>
        <w:pStyle w:val="Naslov8"/>
        <w:spacing w:before="0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PREDRAČUN ZA SKLOP 2</w:t>
      </w:r>
    </w:p>
    <w:p w:rsidR="000D6EB2" w:rsidRDefault="000D6EB2" w:rsidP="000D6EB2">
      <w:pPr>
        <w:rPr>
          <w:rFonts w:asciiTheme="minorHAnsi" w:hAnsiTheme="minorHAnsi"/>
          <w:sz w:val="20"/>
          <w:szCs w:val="20"/>
        </w:rPr>
      </w:pPr>
    </w:p>
    <w:p w:rsidR="000D6EB2" w:rsidRPr="00B1604C" w:rsidRDefault="000D6EB2" w:rsidP="000D6EB2">
      <w:pPr>
        <w:rPr>
          <w:rFonts w:asciiTheme="minorHAnsi" w:hAnsiTheme="minorHAnsi"/>
          <w:sz w:val="20"/>
          <w:szCs w:val="20"/>
        </w:rPr>
      </w:pPr>
    </w:p>
    <w:p w:rsidR="000D6EB2" w:rsidRDefault="000D6EB2" w:rsidP="000D6EB2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>NAKUP TONERJEV IN REZERVNIH DELOV ZA OBSTOJEČE TISKALNIKE</w:t>
      </w:r>
    </w:p>
    <w:p w:rsidR="000D6EB2" w:rsidRDefault="000D6EB2" w:rsidP="000D6EB2">
      <w:pPr>
        <w:rPr>
          <w:rFonts w:asciiTheme="minorHAnsi" w:hAnsiTheme="minorHAnsi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"/>
        <w:gridCol w:w="2636"/>
        <w:gridCol w:w="710"/>
        <w:gridCol w:w="1008"/>
        <w:gridCol w:w="842"/>
        <w:gridCol w:w="722"/>
        <w:gridCol w:w="187"/>
        <w:gridCol w:w="712"/>
        <w:gridCol w:w="1659"/>
      </w:tblGrid>
      <w:tr w:rsidR="000D6EB2" w:rsidRPr="00B75932" w:rsidTr="00A0450C">
        <w:trPr>
          <w:trHeight w:val="567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ZŠ</w:t>
            </w:r>
          </w:p>
        </w:tc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Opis blaga/storitve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EM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Število tiskanih strani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na EM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Količina</w:t>
            </w:r>
          </w:p>
        </w:tc>
        <w:tc>
          <w:tcPr>
            <w:tcW w:w="5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Cena na EM brez DDV: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DDV (%)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Vrednost brez DDV:</w:t>
            </w:r>
          </w:p>
        </w:tc>
      </w:tr>
      <w:tr w:rsidR="000D6EB2" w:rsidRPr="00B75932" w:rsidTr="00A0450C">
        <w:trPr>
          <w:trHeight w:val="207"/>
        </w:trPr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HP laserJet 1020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1.1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35203F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596075810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96075810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0D6EB2" w:rsidRPr="00B75932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permStart w:id="1877172706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77172706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641189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6411899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HP officeJet 100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2.1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Toner black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204352534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4352534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0D6EB2" w:rsidRPr="00B75932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permStart w:id="107157985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7157985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5979911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59799118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2.2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Toner tri-colour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24146359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4146359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0D6EB2" w:rsidRPr="00B75932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permStart w:id="636486009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36486009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2978849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29788498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HP OfficeJet 202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3.1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485703804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85703804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="000D6EB2" w:rsidRPr="00B75932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permStart w:id="106513275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6513275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1057997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10579978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3.2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tri-colour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849416200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49416200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="000D6EB2" w:rsidRPr="00B75932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permStart w:id="239209599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39209599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24608052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24608052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4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HP LaserJet 4700 dn color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4.1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156262122" w:edGrp="everyone"/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56262122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1844066556" w:edGrp="everyone"/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44066556"/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84256793" w:edGrp="everyone"/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84256793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4.2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279922485" w:edGrp="everyone"/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79922485"/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231109863" w:edGrp="everyone"/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31109863"/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32556047" w:edGrp="everyone"/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32556047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4.3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2015633395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1563339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111773844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1773844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7360095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73600959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4.4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032345840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32345840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1393705326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93705326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78015402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78015402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4.5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563895212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63895212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934172264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34172264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0055958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00559589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4.6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612126749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12126749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776445979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76445979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24025503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24025503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5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HP Laserjet 4650dn color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5.1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082876232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82876232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101235359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1235359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85800036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85800036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5.2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443190191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4319019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1040468764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40468764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0536654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05366549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5.3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44525017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452501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36368452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6368452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21491775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21491775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5.4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2066550153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6655015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581516736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81516736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18599603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18599603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5.5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642268464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42268464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45544347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5544347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9375619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93756191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5.6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762995872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62995872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42588887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2588887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0843377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08433771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6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HP LaserJet 4600 dn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6.1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506746815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0674681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2110329469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10329469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4489641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44896410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6.2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723025338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2302533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962537245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62537245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0620811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06208114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6.3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333915815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3391581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131041071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1041071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04079315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04079315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6.4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715213846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15213846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68102900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8102900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6577300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65773004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6.5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232739832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32739832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3810216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3810216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1655272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16552728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6.6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319257284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19257284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904013216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04013216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4969442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49694424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7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Xerox WorkCentre 6505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>7.1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405278397" w:edGrp="everyone"/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05278397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0D6EB2" w:rsidRPr="00B75932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permStart w:id="2109894012" w:edGrp="everyone"/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09894012"/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61234557" w:edGrp="everyone"/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61234557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7.2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39788085" w:edGrp="everyone"/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9788085"/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0D6EB2" w:rsidRPr="00B75932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permStart w:id="745289245" w:edGrp="everyone"/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45289245"/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42424043" w:edGrp="everyone"/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42424043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7.3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789673235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8967323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0D6EB2" w:rsidRPr="00B75932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permStart w:id="36066422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6066422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2101281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21012814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7.4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44521226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4521226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0D6EB2" w:rsidRPr="00B75932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permStart w:id="10657173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657173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41455813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41455813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7.5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Imaging unit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2623069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2623069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30095565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0095565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6404592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64045921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7.6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77025357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7025357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00624018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0624018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9911934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99119341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7.7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23687986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3687986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421494225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21494225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3451047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34510478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7.8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Duplex unit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34374249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4374249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750600510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50600510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1946536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19465367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8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Xerox Phaser 6500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8.1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069810819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69810819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174800673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4800673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9406428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94064288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8.2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01603772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1603772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214442022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4442022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1565824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15658244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8.3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45450219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45450219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24361935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4361935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550354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5503549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8.4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401169210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01169210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135418453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5418453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42322115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42322115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8.5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Imaging unit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01877444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1877444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906052145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06052145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147407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1474074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8.6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38144814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8144814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5972558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5972558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4690768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46907681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8.7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663580396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63580396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32029454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2029454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161879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1618799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8.8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Duplex unit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13394306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3394306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992764291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92764291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336593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3365931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9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Xerox AltaLink C8070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9.1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29670598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96705983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0D6EB2" w:rsidRPr="00B75932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permStart w:id="780623422" w:edGrp="everyone"/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80623422"/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52457419" w:edGrp="everyone"/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52457419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9.2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60275528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02755288"/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0D6EB2" w:rsidRPr="00B75932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permStart w:id="103573797" w:edGrp="everyone"/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3573797"/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6418529" w:edGrp="everyone"/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6418529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690450076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90450076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0D6EB2" w:rsidRPr="00B75932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permStart w:id="131347463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1347463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0052009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00520099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78296949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8296949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0D6EB2" w:rsidRPr="00B75932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permStart w:id="152116123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2116123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472683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4726839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Waste Toner Bottle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60105761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0105761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43387734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3387734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0044098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00440987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Drum Cartridge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928784700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28784700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13305196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3305196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8672512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8672512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9.7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belt Cleaner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26847518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6847518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271483605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71483605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3708387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37083874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9.8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Feed roller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699755891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9975589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253589264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53589264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9742471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97424717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9.9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Sponke refil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358357327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5835732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483742435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83742435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3519965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35199654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9.10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Imaging unit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24814494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4814494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086541166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86541166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4936199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49361994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9.11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33773336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3773336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403199996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03199996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8339226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83392261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0D6EB2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9.12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kit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007117379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07117379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40784030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40784030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7319496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73194968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CC4118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10</w:t>
            </w:r>
            <w:r w:rsidR="000D6EB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Canon PIXMA iP7250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10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Toner Pigment Black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33726978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3726978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1556684850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56684850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95649656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95649656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10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550046921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5004692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31948866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1948866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3597194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35971947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10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497166792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97166792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56544540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6544540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79475365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79475365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10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830821411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3082141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42626072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2626072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9617350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96173501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10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072308297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7230829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60176950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0176950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8256327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82563270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CC4118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11</w:t>
            </w:r>
            <w:r w:rsidR="000D6EB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Canon iR1022A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11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.1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1419077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4190775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1097362036" w:edGrp="everyone"/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97362036"/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74085699" w:edGrp="everyone"/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74085699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CC4118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12</w:t>
            </w:r>
            <w:r w:rsidR="000D6EB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Kyocera FS-C2026MFP+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12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98590951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859095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permStart w:id="2042974906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42974906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40785056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40785056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12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95900217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5900217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permStart w:id="80754242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0754242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1281438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2814389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12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965890201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6589020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permStart w:id="74398935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4398935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4361329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43613291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>12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44428114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4428114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permStart w:id="804457586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04457586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865789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8657897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CC4118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13</w:t>
            </w:r>
            <w:r w:rsidR="000D6EB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Lexmark C792de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13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433020250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33020250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1996509595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96509595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9390744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93907447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13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61129732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1129732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="000D6EB2" w:rsidRPr="00B75932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permStart w:id="1703026024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03026024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08897842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08897842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13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11086543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1086543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="000D6EB2" w:rsidRPr="00B75932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permStart w:id="123948663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3948663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0111048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01110488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13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690464546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90464546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A0450C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="000D6EB2" w:rsidRPr="00B75932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permStart w:id="335030915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35030915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823267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8232678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13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Fuser maintenance kit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72276958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2276958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130833016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30833016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9254141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92541418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13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belt maintenance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657085702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57085702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712991040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12991040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3627182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36271824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13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.7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Waste toner bottle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55504415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55044158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286071936" w:edGrp="everyone"/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86071936"/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64008604" w:edGrp="everyone"/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64008604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CC4118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14</w:t>
            </w:r>
            <w:r w:rsidR="000D6EB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Lexmark X792dte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14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63113970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3113970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155025705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5025705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6423773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64237730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14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962396874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62396874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141960383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1960383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5391456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53914568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14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976500166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76500166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62522531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2522531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2696542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26965427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14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88763860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8763860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1622699734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22699734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3053261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30532617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14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Fuser maintenance kit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07089532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7089532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608507979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08507979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61831706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61831706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14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Transfer belt maintenance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359483169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59483169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30089775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0089775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7330689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73306890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14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.7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Waste toner bottle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74386078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4386078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647469189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47469189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1442592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14425920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CC4118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15</w:t>
            </w:r>
            <w:r w:rsidR="000D6EB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Lexmark CX310 dn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15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09256389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9256389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36143420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6143420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2134531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21345310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15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52783545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2783545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652615775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52615775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6780712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67807127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15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37553927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7553927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76163778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6163778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22335160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22335160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15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867632699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67632699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23785660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3785660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6531374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65313749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15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.5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Photo enota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464992790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64992790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permStart w:id="191158052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1158052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2911911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29119118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15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.6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Photo enota color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713963607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13963607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permStart w:id="1065843578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65843578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6070417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60704171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15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.7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Fuser maintenance kit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916603251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1660325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permStart w:id="1404661756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04661756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4421196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44211968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15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.8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Waste toner box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005163103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0516310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permStart w:id="561727179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61727179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0364581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03645814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CC4118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16</w:t>
            </w:r>
            <w:r w:rsidR="000D6EB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Lexmark MS310 dn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16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564624966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64624966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1670073447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70073447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90148028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90148028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16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 xml:space="preserve">Imaging unit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360792628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6079262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898264429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98264429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95751353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95751353"/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CC4118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17</w:t>
            </w:r>
            <w:r w:rsidR="000D6EB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Lexmark MX417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0D6EB2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6728A0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17</w:t>
            </w:r>
            <w:r w:rsidR="000D6EB2"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381818054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81818054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1274170314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74170314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50295693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EB2" w:rsidRPr="00B75932" w:rsidRDefault="000D6EB2" w:rsidP="00A0450C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50295693"/>
          </w:p>
        </w:tc>
      </w:tr>
      <w:tr w:rsidR="00CC4118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Default="00CC4118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B75932" w:rsidRDefault="00CC4118" w:rsidP="00A0450C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Lexmark CS317dn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B75932" w:rsidRDefault="00CC4118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4118" w:rsidRPr="00B75932" w:rsidRDefault="00CC4118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B75932" w:rsidRDefault="00CC4118" w:rsidP="00A0450C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18" w:rsidRDefault="00CC4118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18" w:rsidRDefault="00CC4118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18" w:rsidRDefault="00CC4118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CC4118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CC4118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18.1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CC4118" w:rsidRDefault="00CC4118" w:rsidP="00A0450C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CC4118" w:rsidRDefault="00CC4118" w:rsidP="00A0450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kom</w:t>
            </w:r>
          </w:p>
        </w:tc>
        <w:permStart w:id="1541275709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4118" w:rsidRPr="00CC4118" w:rsidRDefault="00CC4118" w:rsidP="00CC4118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41275709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CC4118" w:rsidRDefault="00CC4118" w:rsidP="00A0450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C4118">
              <w:rPr>
                <w:rFonts w:asciiTheme="minorHAnsi" w:hAnsiTheme="minorHAnsi" w:cstheme="minorHAnsi"/>
                <w:bCs/>
                <w:sz w:val="16"/>
                <w:szCs w:val="16"/>
              </w:rPr>
              <w:t>4</w:t>
            </w:r>
          </w:p>
        </w:tc>
        <w:permStart w:id="53556506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18" w:rsidRPr="00CC4118" w:rsidRDefault="00CC4118" w:rsidP="00CC4118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3556506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18" w:rsidRPr="00CC4118" w:rsidRDefault="00CC4118" w:rsidP="00A0450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08997904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18" w:rsidRPr="00CC4118" w:rsidRDefault="00CC4118" w:rsidP="00CC4118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08997904"/>
          </w:p>
        </w:tc>
      </w:tr>
      <w:tr w:rsidR="00CC4118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CC4118" w:rsidRDefault="00CC4118" w:rsidP="00CC4118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C4118">
              <w:rPr>
                <w:rFonts w:asciiTheme="minorHAnsi" w:hAnsiTheme="minorHAnsi" w:cstheme="minorHAnsi"/>
                <w:bCs/>
                <w:sz w:val="16"/>
                <w:szCs w:val="16"/>
              </w:rPr>
              <w:t>18.2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CC4118" w:rsidRDefault="00CC4118" w:rsidP="00CC4118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C4118">
              <w:rPr>
                <w:rFonts w:asciiTheme="minorHAnsi" w:hAnsiTheme="minorHAnsi" w:cstheme="minorHAnsi"/>
                <w:bCs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CC4118" w:rsidRDefault="00CC4118" w:rsidP="00CC4118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C4118">
              <w:rPr>
                <w:rFonts w:asciiTheme="minorHAnsi" w:hAnsiTheme="minorHAnsi" w:cstheme="minorHAnsi"/>
                <w:bCs/>
                <w:sz w:val="16"/>
                <w:szCs w:val="16"/>
              </w:rPr>
              <w:t>kom</w:t>
            </w:r>
          </w:p>
        </w:tc>
        <w:permStart w:id="1605182788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0518278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CC4118" w:rsidRDefault="00CC4118" w:rsidP="00CC4118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C4118">
              <w:rPr>
                <w:rFonts w:asciiTheme="minorHAnsi" w:hAnsiTheme="minorHAnsi" w:cstheme="minorHAnsi"/>
                <w:bCs/>
                <w:sz w:val="16"/>
                <w:szCs w:val="16"/>
              </w:rPr>
              <w:t>4</w:t>
            </w:r>
          </w:p>
        </w:tc>
        <w:permStart w:id="79246876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18" w:rsidRDefault="00CC4118" w:rsidP="00CC4118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9246876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18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03543711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18" w:rsidRDefault="00CC4118" w:rsidP="00CC4118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03543711"/>
          </w:p>
        </w:tc>
      </w:tr>
      <w:tr w:rsidR="00CC4118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CC4118" w:rsidRDefault="00CC4118" w:rsidP="00CC4118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C4118">
              <w:rPr>
                <w:rFonts w:asciiTheme="minorHAnsi" w:hAnsiTheme="minorHAnsi" w:cstheme="minorHAnsi"/>
                <w:bCs/>
                <w:sz w:val="16"/>
                <w:szCs w:val="16"/>
              </w:rPr>
              <w:t>18.3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CC4118" w:rsidRDefault="00CC4118" w:rsidP="00CC4118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C4118">
              <w:rPr>
                <w:rFonts w:asciiTheme="minorHAnsi" w:hAnsiTheme="minorHAnsi" w:cstheme="minorHAnsi"/>
                <w:bCs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CC4118" w:rsidRDefault="00CC4118" w:rsidP="00CC4118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C4118">
              <w:rPr>
                <w:rFonts w:asciiTheme="minorHAnsi" w:hAnsiTheme="minorHAnsi" w:cstheme="minorHAnsi"/>
                <w:bCs/>
                <w:sz w:val="16"/>
                <w:szCs w:val="16"/>
              </w:rPr>
              <w:t>kom</w:t>
            </w:r>
          </w:p>
        </w:tc>
        <w:permStart w:id="1241401153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4140115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CC4118" w:rsidRDefault="00CC4118" w:rsidP="00CC4118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C4118">
              <w:rPr>
                <w:rFonts w:asciiTheme="minorHAnsi" w:hAnsiTheme="minorHAnsi" w:cstheme="minorHAnsi"/>
                <w:bCs/>
                <w:sz w:val="16"/>
                <w:szCs w:val="16"/>
              </w:rPr>
              <w:t>4</w:t>
            </w:r>
          </w:p>
        </w:tc>
        <w:permStart w:id="30660034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18" w:rsidRDefault="00CC4118" w:rsidP="00CC4118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0660034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18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55311306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18" w:rsidRDefault="00CC4118" w:rsidP="00CC4118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55311306"/>
          </w:p>
        </w:tc>
      </w:tr>
      <w:tr w:rsidR="00CC4118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CC4118" w:rsidRDefault="00CC4118" w:rsidP="00CC4118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C4118">
              <w:rPr>
                <w:rFonts w:asciiTheme="minorHAnsi" w:hAnsiTheme="minorHAnsi" w:cstheme="minorHAnsi"/>
                <w:bCs/>
                <w:sz w:val="16"/>
                <w:szCs w:val="16"/>
              </w:rPr>
              <w:t>18.4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CC4118" w:rsidRDefault="00CC4118" w:rsidP="00CC4118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C4118">
              <w:rPr>
                <w:rFonts w:asciiTheme="minorHAnsi" w:hAnsiTheme="minorHAnsi" w:cstheme="minorHAnsi"/>
                <w:bCs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CC4118" w:rsidRDefault="00CC4118" w:rsidP="00CC4118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C4118">
              <w:rPr>
                <w:rFonts w:asciiTheme="minorHAnsi" w:hAnsiTheme="minorHAnsi" w:cstheme="minorHAnsi"/>
                <w:bCs/>
                <w:sz w:val="16"/>
                <w:szCs w:val="16"/>
              </w:rPr>
              <w:t>kom</w:t>
            </w:r>
          </w:p>
        </w:tc>
        <w:permStart w:id="1892501921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92501921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4118" w:rsidRPr="00CC4118" w:rsidRDefault="00CC4118" w:rsidP="00CC4118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C4118">
              <w:rPr>
                <w:rFonts w:asciiTheme="minorHAnsi" w:hAnsiTheme="minorHAnsi" w:cstheme="minorHAnsi"/>
                <w:bCs/>
                <w:sz w:val="16"/>
                <w:szCs w:val="16"/>
              </w:rPr>
              <w:t>4</w:t>
            </w:r>
          </w:p>
        </w:tc>
        <w:permStart w:id="98233220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18" w:rsidRDefault="00CC4118" w:rsidP="00CC4118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8233220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18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59385197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118" w:rsidRDefault="00CC4118" w:rsidP="00CC4118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59385197"/>
          </w:p>
        </w:tc>
      </w:tr>
      <w:tr w:rsidR="00CC4118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118" w:rsidRPr="00B75932" w:rsidRDefault="00CC4118" w:rsidP="00CC4118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118" w:rsidRPr="00B75932" w:rsidRDefault="00CC4118" w:rsidP="00CC4118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Samsung M2835DW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 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CC4118" w:rsidRPr="00B75932" w:rsidTr="00A0450C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118" w:rsidRPr="006728A0" w:rsidRDefault="00CC4118" w:rsidP="00CC4118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19</w:t>
            </w:r>
            <w:r w:rsidRPr="006728A0">
              <w:rPr>
                <w:rFonts w:asciiTheme="minorHAnsi" w:hAnsiTheme="minorHAnsi" w:cstheme="minorHAnsi"/>
                <w:bCs/>
                <w:sz w:val="16"/>
                <w:szCs w:val="16"/>
              </w:rPr>
              <w:t>.1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118" w:rsidRPr="00B75932" w:rsidRDefault="00CC4118" w:rsidP="00CC411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239748386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39748386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1909199835" w:edGrp="everyone"/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118" w:rsidRPr="00B75932" w:rsidRDefault="00CC4118" w:rsidP="00CC4118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09199835"/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9975594" w:edGrp="everyone"/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118" w:rsidRPr="00B75932" w:rsidRDefault="00CC4118" w:rsidP="00CC4118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9975594"/>
          </w:p>
        </w:tc>
      </w:tr>
      <w:tr w:rsidR="00CC4118" w:rsidRPr="00B75932" w:rsidTr="00A0450C">
        <w:trPr>
          <w:trHeight w:val="28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118" w:rsidRPr="00B75932" w:rsidRDefault="00CC4118" w:rsidP="00CC4118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118" w:rsidRPr="00B75932" w:rsidRDefault="00CC4118" w:rsidP="00CC4118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Brother laser HL 1430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-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</w:tr>
      <w:tr w:rsidR="00CC4118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118" w:rsidRPr="00B75932" w:rsidRDefault="00CC4118" w:rsidP="00CC411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20.1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118" w:rsidRPr="00B75932" w:rsidRDefault="00CC4118" w:rsidP="00CC411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2089618505" w:edGrp="everyone"/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89618505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7593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59259149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118" w:rsidRPr="00B75932" w:rsidRDefault="00CC4118" w:rsidP="00CC4118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9259149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118" w:rsidRPr="00B75932" w:rsidRDefault="00CC4118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6861583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118" w:rsidRPr="00B75932" w:rsidRDefault="00CC4118" w:rsidP="00CC4118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68615839"/>
          </w:p>
        </w:tc>
      </w:tr>
      <w:tr w:rsidR="004231F5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Pr="004231F5" w:rsidRDefault="004231F5" w:rsidP="00CC411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231F5">
              <w:rPr>
                <w:rFonts w:asciiTheme="minorHAnsi" w:hAnsiTheme="minorHAnsi" w:cstheme="minorHAnsi"/>
                <w:b/>
                <w:sz w:val="16"/>
                <w:szCs w:val="16"/>
              </w:rPr>
              <w:t>21.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Pr="004231F5" w:rsidRDefault="004231F5" w:rsidP="00CC411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231F5">
              <w:rPr>
                <w:rFonts w:asciiTheme="minorHAnsi" w:hAnsiTheme="minorHAnsi" w:cstheme="minorHAnsi"/>
                <w:b/>
                <w:sz w:val="16"/>
                <w:szCs w:val="16"/>
              </w:rPr>
              <w:t>Samsung Xpress SL-C480FN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Pr="00B75932" w:rsidRDefault="004231F5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1F5" w:rsidRPr="00B75932" w:rsidRDefault="004231F5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Pr="00B75932" w:rsidRDefault="004231F5" w:rsidP="00CC411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1F5" w:rsidRPr="0035203F" w:rsidRDefault="004231F5" w:rsidP="004231F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1F5" w:rsidRPr="0035203F" w:rsidRDefault="004231F5" w:rsidP="004231F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-</w:t>
            </w:r>
          </w:p>
        </w:tc>
      </w:tr>
      <w:tr w:rsidR="004231F5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Default="004231F5" w:rsidP="004231F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21.1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Pr="004231F5" w:rsidRDefault="004231F5" w:rsidP="004231F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231F5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P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231F5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585084202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85084202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1635397753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1F5" w:rsidRDefault="004231F5" w:rsidP="004231F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35397753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64202042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1F5" w:rsidRDefault="004231F5" w:rsidP="004231F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64202042"/>
          </w:p>
        </w:tc>
      </w:tr>
      <w:tr w:rsidR="004231F5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Default="004231F5" w:rsidP="004231F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21.2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Pr="004231F5" w:rsidRDefault="004231F5" w:rsidP="004231F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231F5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P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231F5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416837583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16837583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468886495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1F5" w:rsidRDefault="004231F5" w:rsidP="004231F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68886495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49859752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1F5" w:rsidRDefault="004231F5" w:rsidP="004231F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49859752"/>
          </w:p>
        </w:tc>
      </w:tr>
      <w:tr w:rsidR="004231F5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Default="004231F5" w:rsidP="004231F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21.3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Pr="004231F5" w:rsidRDefault="004231F5" w:rsidP="004231F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231F5">
              <w:rPr>
                <w:rFonts w:asciiTheme="minorHAnsi" w:hAnsiTheme="minorHAnsi" w:cstheme="minorHAnsi"/>
                <w:sz w:val="16"/>
                <w:szCs w:val="16"/>
              </w:rPr>
              <w:t>Toner yellow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P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231F5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7620739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620739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654197090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1F5" w:rsidRDefault="004231F5" w:rsidP="004231F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54197090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14700546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1F5" w:rsidRDefault="004231F5" w:rsidP="004231F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4700546"/>
          </w:p>
        </w:tc>
      </w:tr>
      <w:tr w:rsidR="004231F5" w:rsidRPr="00B75932" w:rsidTr="00A0450C">
        <w:trPr>
          <w:trHeight w:val="283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Default="004231F5" w:rsidP="004231F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21.4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Pr="004231F5" w:rsidRDefault="004231F5" w:rsidP="004231F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231F5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P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231F5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971178768" w:edGrp="everyone"/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71178768"/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036210472" w:edGrp="everyone"/>
        <w:tc>
          <w:tcPr>
            <w:tcW w:w="5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1F5" w:rsidRDefault="004231F5" w:rsidP="004231F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36210472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1F5" w:rsidRDefault="004231F5" w:rsidP="004231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57172919" w:edGrp="everyone"/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1F5" w:rsidRDefault="004231F5" w:rsidP="004231F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35203F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57172919"/>
          </w:p>
        </w:tc>
      </w:tr>
      <w:tr w:rsidR="004231F5" w:rsidRPr="00267CE2" w:rsidTr="00A045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5000" w:type="pct"/>
            <w:gridSpan w:val="9"/>
            <w:shd w:val="clear" w:color="auto" w:fill="F2F2F2" w:themeFill="background1" w:themeFillShade="F2"/>
            <w:vAlign w:val="center"/>
          </w:tcPr>
          <w:p w:rsidR="004231F5" w:rsidRPr="00267CE2" w:rsidRDefault="004231F5" w:rsidP="004231F5">
            <w:pPr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</w:p>
        </w:tc>
      </w:tr>
      <w:tr w:rsidR="004231F5" w:rsidRPr="00267CE2" w:rsidTr="00A045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3566" w:type="pct"/>
            <w:gridSpan w:val="6"/>
            <w:shd w:val="clear" w:color="auto" w:fill="auto"/>
            <w:vAlign w:val="center"/>
          </w:tcPr>
          <w:p w:rsidR="004231F5" w:rsidRPr="00267CE2" w:rsidRDefault="004231F5" w:rsidP="004231F5">
            <w:pPr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</w:pPr>
            <w:r w:rsidRPr="00267CE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Skupaj vrednost brez DDV (v EUR)</w:t>
            </w:r>
          </w:p>
        </w:tc>
        <w:tc>
          <w:tcPr>
            <w:tcW w:w="1434" w:type="pct"/>
            <w:gridSpan w:val="3"/>
            <w:shd w:val="clear" w:color="auto" w:fill="auto"/>
            <w:vAlign w:val="center"/>
          </w:tcPr>
          <w:p w:rsidR="004231F5" w:rsidRPr="00267CE2" w:rsidRDefault="004231F5" w:rsidP="004231F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267CE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 xml:space="preserve"> </w:t>
            </w:r>
            <w:permStart w:id="641403975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41403975"/>
          </w:p>
        </w:tc>
      </w:tr>
      <w:tr w:rsidR="004231F5" w:rsidRPr="00267CE2" w:rsidDel="00C47BE9" w:rsidTr="00A045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3566" w:type="pct"/>
            <w:gridSpan w:val="6"/>
            <w:shd w:val="clear" w:color="auto" w:fill="auto"/>
            <w:vAlign w:val="center"/>
            <w:hideMark/>
          </w:tcPr>
          <w:p w:rsidR="004231F5" w:rsidRPr="00267CE2" w:rsidDel="00C47BE9" w:rsidRDefault="004231F5" w:rsidP="004231F5">
            <w:pPr>
              <w:jc w:val="left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Z</w:t>
            </w:r>
            <w:r w:rsidRPr="00267CE2" w:rsidDel="00C47BE9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 xml:space="preserve">nesek </w:t>
            </w:r>
            <w:r w:rsidRPr="00267CE2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DDV (v EUR)</w:t>
            </w:r>
          </w:p>
        </w:tc>
        <w:tc>
          <w:tcPr>
            <w:tcW w:w="1434" w:type="pct"/>
            <w:gridSpan w:val="3"/>
            <w:shd w:val="clear" w:color="auto" w:fill="auto"/>
            <w:vAlign w:val="center"/>
            <w:hideMark/>
          </w:tcPr>
          <w:p w:rsidR="004231F5" w:rsidRPr="00267CE2" w:rsidDel="00C47BE9" w:rsidRDefault="004231F5" w:rsidP="004231F5">
            <w:pPr>
              <w:jc w:val="right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 w:rsidRPr="00267CE2" w:rsidDel="00C47BE9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 </w:t>
            </w:r>
            <w:permStart w:id="631073532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31073532"/>
          </w:p>
        </w:tc>
      </w:tr>
      <w:tr w:rsidR="004231F5" w:rsidRPr="00267CE2" w:rsidDel="00C47BE9" w:rsidTr="00A045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3566" w:type="pct"/>
            <w:gridSpan w:val="6"/>
            <w:shd w:val="clear" w:color="auto" w:fill="auto"/>
            <w:vAlign w:val="center"/>
            <w:hideMark/>
          </w:tcPr>
          <w:p w:rsidR="004231F5" w:rsidRPr="00267CE2" w:rsidDel="00C47BE9" w:rsidRDefault="004231F5" w:rsidP="004231F5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b/>
                <w:bCs/>
                <w:noProof w:val="0"/>
                <w:color w:val="000000"/>
                <w:sz w:val="16"/>
                <w:szCs w:val="16"/>
              </w:rPr>
              <w:t>Skupaj</w:t>
            </w:r>
            <w:r w:rsidRPr="00267CE2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</w:t>
            </w:r>
            <w:r w:rsidRPr="00267CE2">
              <w:rPr>
                <w:rFonts w:asciiTheme="minorHAnsi" w:hAnsiTheme="minorHAnsi"/>
                <w:b/>
                <w:bCs/>
                <w:noProof w:val="0"/>
                <w:color w:val="000000"/>
                <w:sz w:val="16"/>
                <w:szCs w:val="16"/>
              </w:rPr>
              <w:t>vrednost z DDV (v EUR)</w:t>
            </w:r>
          </w:p>
        </w:tc>
        <w:tc>
          <w:tcPr>
            <w:tcW w:w="1434" w:type="pct"/>
            <w:gridSpan w:val="3"/>
            <w:shd w:val="clear" w:color="auto" w:fill="auto"/>
            <w:vAlign w:val="center"/>
            <w:hideMark/>
          </w:tcPr>
          <w:p w:rsidR="004231F5" w:rsidRPr="00267CE2" w:rsidDel="00C47BE9" w:rsidRDefault="004231F5" w:rsidP="004231F5">
            <w:pPr>
              <w:jc w:val="right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 w:rsidRPr="00267CE2" w:rsidDel="00C47BE9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 </w:t>
            </w:r>
            <w:permStart w:id="1578319948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78319948"/>
          </w:p>
        </w:tc>
      </w:tr>
    </w:tbl>
    <w:p w:rsidR="000D6EB2" w:rsidRDefault="000D6EB2" w:rsidP="000D6EB2">
      <w:pPr>
        <w:rPr>
          <w:rFonts w:asciiTheme="minorHAnsi" w:hAnsiTheme="minorHAnsi"/>
          <w:sz w:val="20"/>
          <w:szCs w:val="20"/>
        </w:rPr>
      </w:pPr>
    </w:p>
    <w:p w:rsidR="000D6EB2" w:rsidRPr="00DC3218" w:rsidRDefault="000D6EB2" w:rsidP="000D6EB2">
      <w:pPr>
        <w:rPr>
          <w:rFonts w:asciiTheme="minorHAnsi" w:hAnsiTheme="minorHAnsi"/>
          <w:sz w:val="20"/>
          <w:szCs w:val="20"/>
        </w:rPr>
      </w:pPr>
    </w:p>
    <w:p w:rsidR="000D6EB2" w:rsidRPr="00DC3218" w:rsidRDefault="000D6EB2" w:rsidP="000D6EB2">
      <w:pPr>
        <w:rPr>
          <w:rFonts w:asciiTheme="minorHAnsi" w:hAnsiTheme="minorHAnsi"/>
          <w:sz w:val="20"/>
          <w:szCs w:val="20"/>
        </w:rPr>
      </w:pPr>
    </w:p>
    <w:p w:rsidR="000D6EB2" w:rsidRPr="00B1604C" w:rsidRDefault="000D6EB2" w:rsidP="000D6EB2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:rsidR="000D6EB2" w:rsidRPr="00B1604C" w:rsidRDefault="000D6EB2" w:rsidP="000D6EB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0D6EB2" w:rsidRPr="00B1604C" w:rsidRDefault="000D6EB2" w:rsidP="000D6EB2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p w:rsidR="009079D1" w:rsidRPr="000D6EB2" w:rsidRDefault="009079D1" w:rsidP="000D6EB2"/>
    <w:sectPr w:rsidR="009079D1" w:rsidRPr="000D6EB2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785" w:rsidRDefault="00970785" w:rsidP="00184F9B">
      <w:r>
        <w:separator/>
      </w:r>
    </w:p>
  </w:endnote>
  <w:endnote w:type="continuationSeparator" w:id="0">
    <w:p w:rsidR="00970785" w:rsidRDefault="00970785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roman"/>
    <w:notTrueType/>
    <w:pitch w:val="default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50C" w:rsidRDefault="00A0450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A0450C" w:rsidRDefault="00A0450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A0450C" w:rsidRPr="003B0F4B" w:rsidRDefault="00A0450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50C" w:rsidRPr="00EC2F5E" w:rsidRDefault="00A0450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A0450C" w:rsidRPr="00EC2F5E" w:rsidRDefault="00A0450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A0450C" w:rsidRPr="00EC2F5E" w:rsidTr="009079D1">
      <w:tc>
        <w:tcPr>
          <w:tcW w:w="4535" w:type="dxa"/>
        </w:tcPr>
        <w:p w:rsidR="00A0450C" w:rsidRPr="00EC2F5E" w:rsidRDefault="00A0450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A0450C" w:rsidRPr="00EC2F5E" w:rsidRDefault="00A0450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231F5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231F5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A0450C" w:rsidRPr="006A61D4" w:rsidRDefault="00A0450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50C" w:rsidRPr="00EC2F5E" w:rsidRDefault="00A0450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A0450C" w:rsidRPr="00EC2F5E" w:rsidRDefault="00A0450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A0450C" w:rsidRPr="00EC2F5E" w:rsidTr="009079D1">
      <w:tc>
        <w:tcPr>
          <w:tcW w:w="4535" w:type="dxa"/>
        </w:tcPr>
        <w:p w:rsidR="00A0450C" w:rsidRPr="00EC2F5E" w:rsidRDefault="00A0450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A0450C" w:rsidRPr="00EC2F5E" w:rsidRDefault="00A0450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231F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231F5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A0450C" w:rsidRPr="006A61D4" w:rsidRDefault="00A0450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785" w:rsidRDefault="00970785" w:rsidP="00184F9B">
      <w:r>
        <w:separator/>
      </w:r>
    </w:p>
  </w:footnote>
  <w:footnote w:type="continuationSeparator" w:id="0">
    <w:p w:rsidR="00970785" w:rsidRDefault="00970785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50C" w:rsidRDefault="00A0450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50C" w:rsidRDefault="00A0450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0450C" w:rsidRDefault="00A0450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50C" w:rsidRDefault="00A0450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"/>
  </w:num>
  <w:num w:numId="2">
    <w:abstractNumId w:val="3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bNAKkx9QDOtu/QuCeF7ONANg7jhP4EEcZ4uip4fAFKgxKCw7a7AUsXkSohi9GmTTncSVJLesddqbVDfVB5tJyg==" w:salt="PekC5WxblEs2dFuJC3WmK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6EB2"/>
    <w:rsid w:val="000D708A"/>
    <w:rsid w:val="000D77F4"/>
    <w:rsid w:val="000E109E"/>
    <w:rsid w:val="000E55E0"/>
    <w:rsid w:val="000E6310"/>
    <w:rsid w:val="000E6610"/>
    <w:rsid w:val="000E74C0"/>
    <w:rsid w:val="000F2C1E"/>
    <w:rsid w:val="000F32FE"/>
    <w:rsid w:val="000F4DD0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269D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C7945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31F5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1D80"/>
    <w:rsid w:val="00492033"/>
    <w:rsid w:val="00492E16"/>
    <w:rsid w:val="00494033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5AFE"/>
    <w:rsid w:val="004F73F5"/>
    <w:rsid w:val="004F7CE4"/>
    <w:rsid w:val="00500BE7"/>
    <w:rsid w:val="00500CB9"/>
    <w:rsid w:val="00501AE8"/>
    <w:rsid w:val="00504FE9"/>
    <w:rsid w:val="00505D5B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4AD0"/>
    <w:rsid w:val="005D6ABF"/>
    <w:rsid w:val="005D6EA2"/>
    <w:rsid w:val="005E0345"/>
    <w:rsid w:val="005E0A9F"/>
    <w:rsid w:val="005E2B70"/>
    <w:rsid w:val="005E3A29"/>
    <w:rsid w:val="005E4D79"/>
    <w:rsid w:val="005F16CF"/>
    <w:rsid w:val="005F4912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64BE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264B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785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05FD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450C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08B2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390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118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3F1B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BAA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56F816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9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uiPriority w:val="99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1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1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character" w:customStyle="1" w:styleId="OdstavekseznamaZnak">
    <w:name w:val="Odstavek seznama Znak"/>
    <w:basedOn w:val="Privzetapisavaodstavka"/>
    <w:link w:val="Odstavekseznama"/>
    <w:uiPriority w:val="1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uiPriority w:val="99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iPriority w:val="99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uiPriority w:val="99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uiPriority w:val="99"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uiPriority w:val="99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uiPriority w:val="99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uiPriority w:val="99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uiPriority w:val="99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uiPriority w:val="99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uiPriority w:val="99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uiPriority w:val="99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uiPriority w:val="99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uiPriority w:val="99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uiPriority w:val="99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uiPriority w:val="99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uiPriority w:val="99"/>
    <w:rsid w:val="009079D1"/>
    <w:pPr>
      <w:numPr>
        <w:ilvl w:val="1"/>
        <w:numId w:val="1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uiPriority w:val="99"/>
    <w:rsid w:val="009079D1"/>
    <w:pPr>
      <w:numPr>
        <w:numId w:val="2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uiPriority w:val="99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uiPriority w:val="99"/>
    <w:rsid w:val="009079D1"/>
    <w:pPr>
      <w:keepNext/>
      <w:numPr>
        <w:numId w:val="3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uiPriority w:val="99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uiPriority w:val="99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uiPriority w:val="99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uiPriority w:val="99"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4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  <w:style w:type="character" w:customStyle="1" w:styleId="Spletnapovezava">
    <w:name w:val="Spletna povezava"/>
    <w:rsid w:val="003C7945"/>
    <w:rPr>
      <w:color w:val="000080"/>
      <w:u w:val="single"/>
    </w:rPr>
  </w:style>
  <w:style w:type="character" w:customStyle="1" w:styleId="Naslov1Znak1">
    <w:name w:val="Naslov 1 Znak1"/>
    <w:aliases w:val="APEK-1 Znak1"/>
    <w:basedOn w:val="Privzetapisavaodstavka"/>
    <w:rsid w:val="003C7945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</w:rPr>
  </w:style>
  <w:style w:type="character" w:customStyle="1" w:styleId="Naslov2Znak1">
    <w:name w:val="Naslov 2 Znak1"/>
    <w:aliases w:val="APEK-2 Znak1"/>
    <w:basedOn w:val="Privzetapisavaodstavka"/>
    <w:uiPriority w:val="9"/>
    <w:semiHidden/>
    <w:rsid w:val="003C7945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character" w:customStyle="1" w:styleId="Naslov3Znak1">
    <w:name w:val="Naslov 3 Znak1"/>
    <w:aliases w:val="APEK-3 Znak1"/>
    <w:basedOn w:val="Privzetapisavaodstavka"/>
    <w:semiHidden/>
    <w:rsid w:val="003C7945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character" w:customStyle="1" w:styleId="GlavaZnak1">
    <w:name w:val="Glava Znak1"/>
    <w:aliases w:val="APEK-4 Znak1"/>
    <w:basedOn w:val="Privzetapisavaodstavka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NogaZnak1">
    <w:name w:val="Noga Znak1"/>
    <w:aliases w:val="APEK-5 Znak1"/>
    <w:basedOn w:val="Privzetapisavaodstavka"/>
    <w:uiPriority w:val="99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TelobesedilaZnak1">
    <w:name w:val="Telo besedila Znak1"/>
    <w:aliases w:val="Bulets Znak1"/>
    <w:basedOn w:val="Privzetapisavaodstavka"/>
    <w:uiPriority w:val="99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02AAF-66A1-4F0D-9C1E-BFF4A4FFA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45</TotalTime>
  <Pages>4</Pages>
  <Words>1470</Words>
  <Characters>8383</Characters>
  <Application>Microsoft Office Word</Application>
  <DocSecurity>8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3</cp:revision>
  <cp:lastPrinted>2018-04-25T10:53:00Z</cp:lastPrinted>
  <dcterms:created xsi:type="dcterms:W3CDTF">2018-09-12T09:29:00Z</dcterms:created>
  <dcterms:modified xsi:type="dcterms:W3CDTF">2018-09-18T07:01:00Z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